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53748B" w14:textId="77777777" w:rsidR="00FB2AC4" w:rsidRDefault="00FB2AC4" w:rsidP="00FB2AC4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  <w:u w:val="single"/>
        </w:rPr>
        <w:t>Gerard JOHNSON</w:t>
      </w:r>
      <w:r>
        <w:rPr>
          <w:rStyle w:val="s1"/>
        </w:rPr>
        <w:t xml:space="preserve">       (fl.1506)</w:t>
      </w:r>
    </w:p>
    <w:p w14:paraId="72AAE8A9" w14:textId="77777777" w:rsidR="00FB2AC4" w:rsidRDefault="00FB2AC4" w:rsidP="00FB2AC4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 xml:space="preserve">of Norwich. </w:t>
      </w:r>
      <w:proofErr w:type="spellStart"/>
      <w:r>
        <w:rPr>
          <w:rStyle w:val="s1"/>
        </w:rPr>
        <w:t>Hardwareman</w:t>
      </w:r>
      <w:proofErr w:type="spellEnd"/>
      <w:r>
        <w:rPr>
          <w:rStyle w:val="s1"/>
        </w:rPr>
        <w:t>.</w:t>
      </w:r>
    </w:p>
    <w:p w14:paraId="21AC9861" w14:textId="77777777" w:rsidR="00FB2AC4" w:rsidRDefault="00FB2AC4" w:rsidP="00FB2AC4">
      <w:pPr>
        <w:pStyle w:val="NoSpacing"/>
        <w:tabs>
          <w:tab w:val="left" w:pos="720"/>
        </w:tabs>
        <w:rPr>
          <w:rStyle w:val="s1"/>
        </w:rPr>
      </w:pPr>
    </w:p>
    <w:p w14:paraId="755E73D0" w14:textId="77777777" w:rsidR="00FB2AC4" w:rsidRDefault="00FB2AC4" w:rsidP="00FB2AC4">
      <w:pPr>
        <w:pStyle w:val="NoSpacing"/>
        <w:tabs>
          <w:tab w:val="left" w:pos="720"/>
        </w:tabs>
        <w:rPr>
          <w:rStyle w:val="s1"/>
        </w:rPr>
      </w:pPr>
    </w:p>
    <w:p w14:paraId="438DE3B4" w14:textId="77777777" w:rsidR="00FB2AC4" w:rsidRDefault="00FB2AC4" w:rsidP="00FB2AC4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  <w:t>1506</w:t>
      </w:r>
      <w:r>
        <w:rPr>
          <w:rStyle w:val="s1"/>
        </w:rPr>
        <w:tab/>
        <w:t>He made his Will.</w:t>
      </w:r>
    </w:p>
    <w:p w14:paraId="35655505" w14:textId="77777777" w:rsidR="00FB2AC4" w:rsidRDefault="00FB2AC4" w:rsidP="00FB2AC4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</w:r>
      <w:r>
        <w:rPr>
          <w:rStyle w:val="s1"/>
        </w:rPr>
        <w:tab/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Ryxe</w:t>
      </w:r>
      <w:proofErr w:type="spellEnd"/>
      <w:r>
        <w:rPr>
          <w:rStyle w:val="s1"/>
        </w:rPr>
        <w:t xml:space="preserve"> 326)</w:t>
      </w:r>
    </w:p>
    <w:p w14:paraId="0B7B787C" w14:textId="77777777" w:rsidR="00FB2AC4" w:rsidRDefault="00FB2AC4" w:rsidP="00FB2AC4">
      <w:pPr>
        <w:pStyle w:val="NoSpacing"/>
        <w:tabs>
          <w:tab w:val="left" w:pos="720"/>
        </w:tabs>
        <w:rPr>
          <w:rStyle w:val="s1"/>
        </w:rPr>
      </w:pPr>
    </w:p>
    <w:p w14:paraId="1AC9F475" w14:textId="77777777" w:rsidR="00FB2AC4" w:rsidRDefault="00FB2AC4" w:rsidP="00FB2AC4">
      <w:pPr>
        <w:pStyle w:val="NoSpacing"/>
        <w:tabs>
          <w:tab w:val="left" w:pos="720"/>
        </w:tabs>
        <w:rPr>
          <w:rStyle w:val="s1"/>
        </w:rPr>
      </w:pPr>
    </w:p>
    <w:p w14:paraId="50B3E3F3" w14:textId="77777777" w:rsidR="00FB2AC4" w:rsidRDefault="00FB2AC4" w:rsidP="00FB2AC4">
      <w:pPr>
        <w:pStyle w:val="NoSpacing"/>
        <w:tabs>
          <w:tab w:val="left" w:pos="720"/>
        </w:tabs>
        <w:rPr>
          <w:rStyle w:val="s1"/>
          <w:u w:val="single"/>
        </w:rPr>
      </w:pPr>
      <w:r>
        <w:rPr>
          <w:rStyle w:val="s1"/>
        </w:rPr>
        <w:t>18 January 2020</w:t>
      </w:r>
    </w:p>
    <w:p w14:paraId="56591F0C" w14:textId="77777777" w:rsidR="006B2F86" w:rsidRPr="00FB2AC4" w:rsidRDefault="00FB2AC4" w:rsidP="00FB2AC4">
      <w:bookmarkStart w:id="0" w:name="_GoBack"/>
      <w:bookmarkEnd w:id="0"/>
    </w:p>
    <w:sectPr w:rsidR="006B2F86" w:rsidRPr="00FB2AC4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FC43C9" w14:textId="77777777" w:rsidR="00FB2AC4" w:rsidRDefault="00FB2AC4" w:rsidP="00E71FC3">
      <w:pPr>
        <w:spacing w:after="0" w:line="240" w:lineRule="auto"/>
      </w:pPr>
      <w:r>
        <w:separator/>
      </w:r>
    </w:p>
  </w:endnote>
  <w:endnote w:type="continuationSeparator" w:id="0">
    <w:p w14:paraId="1EAF2FCF" w14:textId="77777777" w:rsidR="00FB2AC4" w:rsidRDefault="00FB2AC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9F9A99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090140" w14:textId="77777777" w:rsidR="00FB2AC4" w:rsidRDefault="00FB2AC4" w:rsidP="00E71FC3">
      <w:pPr>
        <w:spacing w:after="0" w:line="240" w:lineRule="auto"/>
      </w:pPr>
      <w:r>
        <w:separator/>
      </w:r>
    </w:p>
  </w:footnote>
  <w:footnote w:type="continuationSeparator" w:id="0">
    <w:p w14:paraId="075613D3" w14:textId="77777777" w:rsidR="00FB2AC4" w:rsidRDefault="00FB2AC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AC4"/>
    <w:rsid w:val="001A7C09"/>
    <w:rsid w:val="00577BD5"/>
    <w:rsid w:val="006A1F77"/>
    <w:rsid w:val="00733BE7"/>
    <w:rsid w:val="00AB52E8"/>
    <w:rsid w:val="00B16D3F"/>
    <w:rsid w:val="00E71FC3"/>
    <w:rsid w:val="00EF4813"/>
    <w:rsid w:val="00FB2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778ACC"/>
  <w15:chartTrackingRefBased/>
  <w15:docId w15:val="{27E026D0-E1A1-4CC5-8D3F-D8B6530E7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customStyle="1" w:styleId="s1">
    <w:name w:val="s1"/>
    <w:basedOn w:val="DefaultParagraphFont"/>
    <w:rsid w:val="00FB2AC4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FB2AC4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2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2020-01-31T20:45:00Z</dcterms:created>
  <dcterms:modified xsi:type="dcterms:W3CDTF">2020-01-31T20:47:00Z</dcterms:modified>
</cp:coreProperties>
</file>